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3626" w14:textId="0F9C5C6B" w:rsidR="006D719C" w:rsidRPr="002C647F" w:rsidRDefault="006D719C" w:rsidP="006D719C">
      <w:pPr>
        <w:pStyle w:val="Heading1"/>
        <w:spacing w:before="39"/>
        <w:rPr>
          <w:rFonts w:ascii="Times New Roman" w:hAnsi="Times New Roman" w:cs="Times New Roman"/>
          <w:b/>
          <w:bCs/>
          <w:caps w:val="0"/>
          <w:color w:val="0000FF"/>
          <w:w w:val="105"/>
          <w:sz w:val="20"/>
          <w:szCs w:val="22"/>
          <w:u w:val="single" w:color="0000FF"/>
        </w:rPr>
      </w:pPr>
      <w:r w:rsidRPr="002C647F">
        <w:rPr>
          <w:rFonts w:ascii="Times New Roman" w:hAnsi="Times New Roman" w:cs="Times New Roman"/>
          <w:sz w:val="20"/>
          <w:szCs w:val="22"/>
        </w:rPr>
        <w:t xml:space="preserve">     </w:t>
      </w:r>
      <w:r w:rsidRPr="002C647F">
        <w:rPr>
          <w:rFonts w:ascii="Times New Roman" w:hAnsi="Times New Roman" w:cs="Times New Roman"/>
          <w:b/>
          <w:bCs/>
          <w:color w:val="0070C0"/>
          <w:sz w:val="20"/>
          <w:szCs w:val="22"/>
        </w:rPr>
        <w:t xml:space="preserve"> </w:t>
      </w:r>
      <w:r w:rsidRPr="002C647F">
        <w:rPr>
          <w:rFonts w:ascii="Times New Roman" w:hAnsi="Times New Roman" w:cs="Times New Roman"/>
          <w:b/>
          <w:bCs/>
          <w:color w:val="0070C0"/>
          <w:sz w:val="24"/>
          <w:szCs w:val="28"/>
        </w:rPr>
        <w:t xml:space="preserve">  </w:t>
      </w:r>
      <w:r w:rsidR="00C22F22" w:rsidRPr="00C22F22">
        <w:rPr>
          <w:rFonts w:ascii="Times New Roman" w:hAnsi="Times New Roman" w:cs="Times New Roman"/>
          <w:b/>
          <w:bCs/>
          <w:caps w:val="0"/>
          <w:color w:val="0070C0"/>
          <w:sz w:val="24"/>
          <w:szCs w:val="24"/>
        </w:rPr>
        <w:t>vaibhavdeshmukh7070@gmail.com</w:t>
      </w:r>
    </w:p>
    <w:p w14:paraId="0B1A4FE3" w14:textId="3F6B9241" w:rsidR="00E22BE7" w:rsidRPr="002C647F" w:rsidRDefault="006D719C" w:rsidP="006D719C">
      <w:pPr>
        <w:pStyle w:val="Email"/>
        <w:rPr>
          <w:rFonts w:ascii="Times New Roman" w:hAnsi="Times New Roman" w:cs="Times New Roman"/>
        </w:rPr>
      </w:pPr>
      <w:r w:rsidRPr="002C647F">
        <w:rPr>
          <w:rFonts w:ascii="Times New Roman" w:hAnsi="Times New Roman" w:cs="Times New Roman"/>
          <w:b/>
          <w:bCs/>
          <w:sz w:val="23"/>
        </w:rPr>
        <w:t>+</w:t>
      </w:r>
      <w:r w:rsidRPr="002C647F">
        <w:rPr>
          <w:rFonts w:ascii="Times New Roman" w:hAnsi="Times New Roman" w:cs="Times New Roman"/>
          <w:b/>
          <w:bCs/>
          <w:spacing w:val="55"/>
          <w:sz w:val="23"/>
        </w:rPr>
        <w:t xml:space="preserve"> </w:t>
      </w:r>
      <w:r w:rsidRPr="002C647F">
        <w:rPr>
          <w:rFonts w:ascii="Times New Roman" w:hAnsi="Times New Roman" w:cs="Times New Roman"/>
          <w:b/>
          <w:bCs/>
          <w:sz w:val="23"/>
        </w:rPr>
        <w:t>91-8181977070</w:t>
      </w:r>
    </w:p>
    <w:tbl>
      <w:tblPr>
        <w:tblStyle w:val="ResumeTable"/>
        <w:tblW w:w="5000" w:type="pct"/>
        <w:tblLook w:val="04A0" w:firstRow="1" w:lastRow="0" w:firstColumn="1" w:lastColumn="0" w:noHBand="0" w:noVBand="1"/>
        <w:tblCaption w:val="Resume layout table"/>
      </w:tblPr>
      <w:tblGrid>
        <w:gridCol w:w="2135"/>
        <w:gridCol w:w="7945"/>
      </w:tblGrid>
      <w:tr w:rsidR="00D96BD4" w:rsidRPr="00C22F22" w14:paraId="7D79E64D" w14:textId="77777777" w:rsidTr="00C22F22">
        <w:tc>
          <w:tcPr>
            <w:tcW w:w="5000" w:type="pct"/>
            <w:gridSpan w:val="2"/>
            <w:tcBorders>
              <w:bottom w:val="nil"/>
            </w:tcBorders>
            <w:shd w:val="clear" w:color="auto" w:fill="577188" w:themeFill="accent1" w:themeFillShade="BF"/>
            <w:tcMar>
              <w:top w:w="0" w:type="dxa"/>
              <w:bottom w:w="0" w:type="dxa"/>
              <w:right w:w="475" w:type="dxa"/>
            </w:tcMar>
          </w:tcPr>
          <w:p w14:paraId="0B775EBB" w14:textId="473C9EB9" w:rsidR="00D96BD4" w:rsidRPr="00C22F22" w:rsidRDefault="006D719C" w:rsidP="00F810E5">
            <w:pPr>
              <w:pStyle w:val="Nam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b/>
                <w:bCs/>
                <w:szCs w:val="32"/>
              </w:rPr>
              <w:t>Vaibhav PRALHAD DESHMUKH</w:t>
            </w:r>
          </w:p>
        </w:tc>
      </w:tr>
      <w:tr w:rsidR="00E22BE7" w:rsidRPr="00C22F22" w14:paraId="3F16330C" w14:textId="77777777" w:rsidTr="00C22F22">
        <w:tc>
          <w:tcPr>
            <w:tcW w:w="1059" w:type="pct"/>
            <w:tcBorders>
              <w:top w:val="nil"/>
              <w:bottom w:val="single" w:sz="4" w:space="0" w:color="7E97AD" w:themeColor="accent1"/>
            </w:tcBorders>
            <w:tcMar>
              <w:top w:w="170" w:type="dxa"/>
              <w:right w:w="475" w:type="dxa"/>
            </w:tcMar>
          </w:tcPr>
          <w:p w14:paraId="488504EB" w14:textId="77777777" w:rsidR="00E22BE7" w:rsidRPr="00C22F22" w:rsidRDefault="00000000" w:rsidP="00C22F22">
            <w:pPr>
              <w:pStyle w:val="Heading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id w:val="1508642383"/>
                <w:placeholder>
                  <w:docPart w:val="30506BED5139416897CB46399FF71C21"/>
                </w:placeholder>
                <w:temporary/>
                <w:showingPlcHdr/>
                <w15:appearance w15:val="hidden"/>
              </w:sdtPr>
              <w:sdtContent>
                <w:r w:rsidR="00A517E0" w:rsidRPr="00C22F22">
                  <w:rPr>
                    <w:rFonts w:ascii="Times New Roman" w:hAnsi="Times New Roman" w:cs="Times New Roman"/>
                    <w:sz w:val="22"/>
                    <w:szCs w:val="22"/>
                  </w:rPr>
                  <w:t>profile</w:t>
                </w:r>
              </w:sdtContent>
            </w:sdt>
          </w:p>
        </w:tc>
        <w:tc>
          <w:tcPr>
            <w:tcW w:w="3941" w:type="pct"/>
            <w:tcBorders>
              <w:top w:val="nil"/>
              <w:bottom w:val="single" w:sz="4" w:space="0" w:color="7E97AD" w:themeColor="accent1"/>
            </w:tcBorders>
            <w:tcMar>
              <w:top w:w="170" w:type="dxa"/>
            </w:tcMar>
          </w:tcPr>
          <w:p w14:paraId="321A8968" w14:textId="67D0EEB3" w:rsidR="00E22BE7" w:rsidRPr="00C22F22" w:rsidRDefault="006D719C" w:rsidP="00C22F22">
            <w:pPr>
              <w:pStyle w:val="ResumeText"/>
              <w:ind w:right="680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 xml:space="preserve">A Passionate </w:t>
            </w:r>
            <w:r w:rsidR="00F71310" w:rsidRPr="00C22F22">
              <w:rPr>
                <w:rFonts w:ascii="Times New Roman" w:hAnsi="Times New Roman" w:cs="Times New Roman"/>
                <w:sz w:val="22"/>
                <w:szCs w:val="22"/>
              </w:rPr>
              <w:t xml:space="preserve">MSBTE certified </w:t>
            </w:r>
            <w:r w:rsidR="006821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F6FFF">
              <w:rPr>
                <w:rFonts w:ascii="Times New Roman" w:hAnsi="Times New Roman" w:cs="Times New Roman"/>
                <w:sz w:val="22"/>
                <w:szCs w:val="22"/>
              </w:rPr>
              <w:t xml:space="preserve">+ </w:t>
            </w:r>
            <w:r w:rsidR="00C20D9D">
              <w:rPr>
                <w:rFonts w:ascii="Times New Roman" w:hAnsi="Times New Roman" w:cs="Times New Roman"/>
                <w:sz w:val="22"/>
                <w:szCs w:val="22"/>
              </w:rPr>
              <w:t>years</w:t>
            </w:r>
            <w:r w:rsidR="00F71310" w:rsidRPr="00C22F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1310">
              <w:rPr>
                <w:rFonts w:ascii="Times New Roman" w:hAnsi="Times New Roman" w:cs="Times New Roman"/>
                <w:sz w:val="22"/>
                <w:szCs w:val="22"/>
              </w:rPr>
              <w:t xml:space="preserve">experienced </w:t>
            </w:r>
            <w:r w:rsidR="00F71310" w:rsidRPr="00C22F22">
              <w:rPr>
                <w:rFonts w:ascii="Times New Roman" w:hAnsi="Times New Roman" w:cs="Times New Roman"/>
                <w:sz w:val="22"/>
                <w:szCs w:val="22"/>
              </w:rPr>
              <w:t xml:space="preserve">Safety Professional with Advance Diploma </w:t>
            </w:r>
            <w:r w:rsidR="000F6FFF" w:rsidRPr="00C22F22">
              <w:rPr>
                <w:rFonts w:ascii="Times New Roman" w:hAnsi="Times New Roman" w:cs="Times New Roman"/>
                <w:sz w:val="22"/>
                <w:szCs w:val="22"/>
              </w:rPr>
              <w:t>in</w:t>
            </w:r>
            <w:r w:rsidR="00F71310" w:rsidRPr="00C22F22">
              <w:rPr>
                <w:rFonts w:ascii="Times New Roman" w:hAnsi="Times New Roman" w:cs="Times New Roman"/>
                <w:sz w:val="22"/>
                <w:szCs w:val="22"/>
              </w:rPr>
              <w:t xml:space="preserve"> Industrial Safety (ADIS)</w:t>
            </w:r>
            <w:r w:rsidR="00F71310">
              <w:rPr>
                <w:rFonts w:ascii="Times New Roman" w:hAnsi="Times New Roman" w:cs="Times New Roman"/>
                <w:sz w:val="22"/>
                <w:szCs w:val="22"/>
              </w:rPr>
              <w:t xml:space="preserve"> and </w:t>
            </w: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 xml:space="preserve">Civil Engineer with 2+ year experience in Civil </w:t>
            </w:r>
            <w:r w:rsidR="00C22F22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 xml:space="preserve">nfrastructure sector. </w:t>
            </w:r>
          </w:p>
        </w:tc>
      </w:tr>
      <w:tr w:rsidR="00E22BE7" w:rsidRPr="00C22F22" w14:paraId="56EC8594" w14:textId="77777777" w:rsidTr="00C22F22">
        <w:tc>
          <w:tcPr>
            <w:tcW w:w="1059" w:type="pct"/>
            <w:tcBorders>
              <w:top w:val="single" w:sz="4" w:space="0" w:color="7E97AD" w:themeColor="accent1"/>
            </w:tcBorders>
            <w:tcMar>
              <w:right w:w="475" w:type="dxa"/>
            </w:tcMar>
          </w:tcPr>
          <w:p w14:paraId="51B12C26" w14:textId="77777777" w:rsidR="00E22BE7" w:rsidRPr="00C22F22" w:rsidRDefault="00000000" w:rsidP="000F6FFF">
            <w:pPr>
              <w:pStyle w:val="Heading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id w:val="-2118134873"/>
                <w:placeholder>
                  <w:docPart w:val="8736C8A58C30468CBFE61953FC0B1DA5"/>
                </w:placeholder>
                <w:temporary/>
                <w:showingPlcHdr/>
                <w15:appearance w15:val="hidden"/>
              </w:sdtPr>
              <w:sdtContent>
                <w:r w:rsidR="00F004C8" w:rsidRPr="00C22F22">
                  <w:rPr>
                    <w:rFonts w:ascii="Times New Roman" w:hAnsi="Times New Roman" w:cs="Times New Roman"/>
                    <w:sz w:val="22"/>
                    <w:szCs w:val="22"/>
                  </w:rPr>
                  <w:t>Experience</w:t>
                </w:r>
              </w:sdtContent>
            </w:sdt>
          </w:p>
        </w:tc>
        <w:tc>
          <w:tcPr>
            <w:tcW w:w="3941" w:type="pct"/>
            <w:tcBorders>
              <w:top w:val="single" w:sz="4" w:space="0" w:color="7E97AD" w:themeColor="accent1"/>
            </w:tcBorders>
          </w:tcPr>
          <w:p w14:paraId="035BD765" w14:textId="29F550D7" w:rsidR="00B0089B" w:rsidRDefault="00B0089B" w:rsidP="000F6FFF">
            <w:pPr>
              <w:pStyle w:val="Heading1"/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Safety Officer </w:t>
            </w:r>
          </w:p>
          <w:p w14:paraId="10D59DAD" w14:textId="76C141B6" w:rsidR="00B0089B" w:rsidRDefault="00B0089B" w:rsidP="000F6FFF">
            <w:pPr>
              <w:pStyle w:val="Heading1"/>
              <w:ind w:left="720"/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fiat india automobile pvt. ltd. Ranjangaon Pune. (Tata MOTORS) </w:t>
            </w:r>
            <w:r w:rsidR="000F6FFF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sep 25 to still date</w:t>
            </w:r>
          </w:p>
          <w:p w14:paraId="78DEB8DD" w14:textId="4B1A2826" w:rsidR="00B0089B" w:rsidRPr="00B0089B" w:rsidRDefault="00B0089B" w:rsidP="000F6FFF">
            <w:pPr>
              <w:pStyle w:val="Heading1"/>
              <w:ind w:left="720"/>
              <w:jc w:val="left"/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</w:pPr>
            <w:r w:rsidRPr="00B0089B"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Work For EHS Handling Daily Observation, Work Permit, Fire Prevention System, ETP, OHC, Audit, Documents etc. </w:t>
            </w:r>
          </w:p>
          <w:p w14:paraId="18596238" w14:textId="1A31CB95" w:rsidR="00F71310" w:rsidRDefault="00F71310" w:rsidP="000F6FFF">
            <w:pPr>
              <w:pStyle w:val="Heading1"/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Safety officer</w:t>
            </w:r>
          </w:p>
          <w:p w14:paraId="2B0850B1" w14:textId="48B6CB85" w:rsidR="00F71310" w:rsidRDefault="00F71310" w:rsidP="000F6FFF">
            <w:pPr>
              <w:pStyle w:val="Heading1"/>
              <w:ind w:left="720"/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Floor space India private limited, pune</w:t>
            </w:r>
          </w:p>
          <w:p w14:paraId="70913CD3" w14:textId="332CD4DA" w:rsidR="00F71310" w:rsidRDefault="00F71310" w:rsidP="000F6FFF">
            <w:pPr>
              <w:pStyle w:val="Heading1"/>
              <w:ind w:left="720"/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sept 2023 to</w:t>
            </w:r>
            <w:r w:rsidR="000F6FFF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aUG 2025</w:t>
            </w:r>
          </w:p>
          <w:p w14:paraId="4815C6C4" w14:textId="008D8E7B" w:rsidR="00F71310" w:rsidRPr="00F71310" w:rsidRDefault="00F71310" w:rsidP="000F6FFF">
            <w:pPr>
              <w:pStyle w:val="Heading1"/>
              <w:ind w:left="720"/>
              <w:jc w:val="left"/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</w:pPr>
            <w:r w:rsidRPr="00F71310"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Handling </w:t>
            </w:r>
            <w:r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>Health, Safety and Environment</w:t>
            </w:r>
            <w:r w:rsidRPr="00F71310"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Compliance and Project Sites </w:t>
            </w:r>
            <w:proofErr w:type="gramStart"/>
            <w:r w:rsidRPr="00F71310"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>At</w:t>
            </w:r>
            <w:proofErr w:type="gramEnd"/>
            <w:r w:rsidRPr="00F71310"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Client Base.</w:t>
            </w:r>
          </w:p>
          <w:p w14:paraId="61767DE3" w14:textId="57FCCD35" w:rsidR="006D719C" w:rsidRDefault="006D719C" w:rsidP="000F6FFF">
            <w:pPr>
              <w:pStyle w:val="Heading1"/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 w:rsidRPr="00C22F22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JUNIOR ENGINEER</w:t>
            </w:r>
          </w:p>
          <w:p w14:paraId="6AC1D968" w14:textId="5396B69A" w:rsidR="00F71310" w:rsidRPr="00C22F22" w:rsidRDefault="00F71310" w:rsidP="000F6FFF">
            <w:pPr>
              <w:pStyle w:val="Heading1"/>
              <w:ind w:left="720"/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 w:rsidRPr="00C22F22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Amit constructions</w:t>
            </w: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(Feb 2019-July 2019)</w:t>
            </w:r>
          </w:p>
          <w:p w14:paraId="19C84F66" w14:textId="2D6E6D9C" w:rsidR="006D719C" w:rsidRPr="00C22F22" w:rsidRDefault="00DD1ECE" w:rsidP="000F6FFF">
            <w:pPr>
              <w:pStyle w:val="Heading1"/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Desai infra projects pvt. Ltd. Pune</w:t>
            </w:r>
          </w:p>
          <w:p w14:paraId="349ABF0B" w14:textId="7B180134" w:rsidR="006D719C" w:rsidRPr="00C22F22" w:rsidRDefault="00DD1ECE" w:rsidP="000F6FFF">
            <w:pPr>
              <w:pStyle w:val="Heading1"/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Feb 2020 to dec 2020</w:t>
            </w:r>
          </w:p>
          <w:p w14:paraId="63D75534" w14:textId="59721FFD" w:rsidR="00E22BE7" w:rsidRPr="00C22F22" w:rsidRDefault="00DD1ECE" w:rsidP="000F6FFF">
            <w:pPr>
              <w:pStyle w:val="ResumeText"/>
              <w:ind w:right="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Construction and commissioning of irrigation canal in Sangali location, where </w:t>
            </w:r>
            <w:r w:rsidR="000F6FFF"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                                                             responsible </w:t>
            </w:r>
            <w:r w:rsidR="006D719C" w:rsidRPr="00C22F22"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>for ensuring the compliance with government standards</w:t>
            </w:r>
            <w:r w:rsidR="000F6FFF"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>.</w:t>
            </w:r>
            <w:r w:rsidR="006D719C" w:rsidRPr="00C22F22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</w:t>
            </w:r>
          </w:p>
        </w:tc>
      </w:tr>
      <w:tr w:rsidR="00AD3F86" w:rsidRPr="00C22F22" w14:paraId="75941008" w14:textId="77777777" w:rsidTr="00C22F22">
        <w:trPr>
          <w:trHeight w:val="2881"/>
        </w:trPr>
        <w:tc>
          <w:tcPr>
            <w:tcW w:w="1059" w:type="pct"/>
            <w:tcMar>
              <w:right w:w="475" w:type="dxa"/>
            </w:tcMar>
          </w:tcPr>
          <w:p w14:paraId="4ACD68DD" w14:textId="77777777" w:rsidR="00AD3F86" w:rsidRPr="00C22F22" w:rsidRDefault="00000000" w:rsidP="00C22F22">
            <w:pPr>
              <w:pStyle w:val="Heading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id w:val="1451826762"/>
                <w:placeholder>
                  <w:docPart w:val="E5251E98D6BA489A9166E084E5DDBC95"/>
                </w:placeholder>
                <w:temporary/>
                <w:showingPlcHdr/>
                <w15:appearance w15:val="hidden"/>
              </w:sdtPr>
              <w:sdtContent>
                <w:r w:rsidR="00F004C8" w:rsidRPr="00C22F22">
                  <w:rPr>
                    <w:rFonts w:ascii="Times New Roman" w:hAnsi="Times New Roman" w:cs="Times New Roman"/>
                    <w:sz w:val="22"/>
                    <w:szCs w:val="22"/>
                  </w:rPr>
                  <w:t>Education</w:t>
                </w:r>
              </w:sdtContent>
            </w:sdt>
          </w:p>
        </w:tc>
        <w:tc>
          <w:tcPr>
            <w:tcW w:w="3941" w:type="pct"/>
          </w:tcPr>
          <w:p w14:paraId="1E4FEA37" w14:textId="77777777" w:rsidR="006D719C" w:rsidRPr="00C22F22" w:rsidRDefault="006D719C" w:rsidP="00C22F22">
            <w:pPr>
              <w:pStyle w:val="Heading1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 w:rsidRPr="00C22F22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Bachelor Of Engineering, Civil </w:t>
            </w:r>
          </w:p>
          <w:p w14:paraId="7AD8F94C" w14:textId="44A12F8B" w:rsidR="006D719C" w:rsidRPr="00C22F22" w:rsidRDefault="00C22F22" w:rsidP="006D719C">
            <w:pPr>
              <w:pStyle w:val="Heading1"/>
              <w:jc w:val="left"/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Pune University </w:t>
            </w:r>
          </w:p>
          <w:p w14:paraId="70E0D716" w14:textId="654A614C" w:rsidR="006D719C" w:rsidRPr="00C22F22" w:rsidRDefault="00C22F22" w:rsidP="006D719C">
            <w:pPr>
              <w:pStyle w:val="Heading1"/>
              <w:jc w:val="left"/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>June 2018</w:t>
            </w:r>
          </w:p>
          <w:p w14:paraId="77753D63" w14:textId="1B78C573" w:rsidR="006D719C" w:rsidRPr="00C22F22" w:rsidRDefault="00C22F22" w:rsidP="006D719C">
            <w:pPr>
              <w:pStyle w:val="Heading1"/>
              <w:jc w:val="left"/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63.66% </w:t>
            </w:r>
          </w:p>
          <w:p w14:paraId="7CA85835" w14:textId="77777777" w:rsidR="006D719C" w:rsidRPr="00C22F22" w:rsidRDefault="006D719C" w:rsidP="00C22F22">
            <w:pPr>
              <w:pStyle w:val="Heading1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</w:pPr>
            <w:r w:rsidRPr="00C22F22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14:ligatures w14:val="standardContextual"/>
              </w:rPr>
              <w:t>Advance Diploma In Industrial Safety (ADIS)</w:t>
            </w:r>
          </w:p>
          <w:p w14:paraId="614CD4C6" w14:textId="3E5CB7AC" w:rsidR="006D719C" w:rsidRPr="00C22F22" w:rsidRDefault="00C22F22" w:rsidP="006D719C">
            <w:pPr>
              <w:pStyle w:val="Heading1"/>
              <w:jc w:val="left"/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color w:val="404040" w:themeColor="text1" w:themeTint="BF"/>
                <w:sz w:val="22"/>
                <w:szCs w:val="22"/>
                <w14:ligatures w14:val="standardContextual"/>
              </w:rPr>
              <w:t xml:space="preserve">MSBTE, </w:t>
            </w:r>
            <w:r w:rsidR="006D719C" w:rsidRPr="00C22F22">
              <w:rPr>
                <w:rFonts w:ascii="Times New Roman" w:hAnsi="Times New Roman" w:cs="Times New Roman"/>
                <w:caps w:val="0"/>
                <w:color w:val="404040" w:themeColor="text1" w:themeTint="BF"/>
                <w:sz w:val="22"/>
                <w:szCs w:val="22"/>
                <w14:ligatures w14:val="standardContextual"/>
              </w:rPr>
              <w:t>Pune</w:t>
            </w:r>
          </w:p>
          <w:p w14:paraId="0C847330" w14:textId="05445C75" w:rsidR="00AD3F86" w:rsidRPr="00C22F22" w:rsidRDefault="00C22F22" w:rsidP="006D719C">
            <w:pPr>
              <w:pStyle w:val="Heading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caps w:val="0"/>
                <w:sz w:val="22"/>
                <w:szCs w:val="22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b w:val="0"/>
                <w:bCs w:val="0"/>
                <w:caps w:val="0"/>
                <w:sz w:val="22"/>
                <w:szCs w:val="22"/>
              </w:rPr>
              <w:t>June 2022</w:t>
            </w:r>
          </w:p>
          <w:p w14:paraId="1BE9DB70" w14:textId="7CFCD43D" w:rsidR="006D719C" w:rsidRPr="00C22F22" w:rsidRDefault="00C22F22" w:rsidP="006D719C">
            <w:pPr>
              <w:pStyle w:val="Resum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="006D719C" w:rsidRPr="00C22F22">
              <w:rPr>
                <w:rFonts w:ascii="Times New Roman" w:hAnsi="Times New Roman" w:cs="Times New Roman"/>
                <w:sz w:val="22"/>
                <w:szCs w:val="22"/>
              </w:rPr>
              <w:t>82%</w:t>
            </w:r>
          </w:p>
        </w:tc>
      </w:tr>
      <w:tr w:rsidR="00AD3F86" w:rsidRPr="00C22F22" w14:paraId="4CCB8078" w14:textId="77777777" w:rsidTr="00C22F22">
        <w:tc>
          <w:tcPr>
            <w:tcW w:w="1059" w:type="pct"/>
            <w:tcMar>
              <w:right w:w="475" w:type="dxa"/>
            </w:tcMar>
          </w:tcPr>
          <w:p w14:paraId="4C37F386" w14:textId="3491045F" w:rsidR="00AD3F86" w:rsidRPr="00C22F22" w:rsidRDefault="00000000" w:rsidP="002C647F">
            <w:pPr>
              <w:pStyle w:val="Heading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id w:val="633614004"/>
                <w:placeholder>
                  <w:docPart w:val="B80F2A0F6E53453E9F2195EA0FE518F4"/>
                </w:placeholder>
                <w:temporary/>
                <w:showingPlcHdr/>
                <w15:appearance w15:val="hidden"/>
              </w:sdtPr>
              <w:sdtContent>
                <w:r w:rsidR="00F004C8" w:rsidRPr="00C22F22">
                  <w:rPr>
                    <w:rFonts w:ascii="Times New Roman" w:hAnsi="Times New Roman" w:cs="Times New Roman"/>
                    <w:sz w:val="22"/>
                    <w:szCs w:val="22"/>
                  </w:rPr>
                  <w:t>Skills &amp; interests</w:t>
                </w:r>
              </w:sdtContent>
            </w:sdt>
          </w:p>
        </w:tc>
        <w:tc>
          <w:tcPr>
            <w:tcW w:w="3941" w:type="pct"/>
          </w:tcPr>
          <w:p w14:paraId="3923C96B" w14:textId="77777777" w:rsidR="006D719C" w:rsidRPr="00C22F22" w:rsidRDefault="006D719C" w:rsidP="006D719C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>Hazard identification and risk assessment/Job Safety Analysis</w:t>
            </w:r>
          </w:p>
          <w:p w14:paraId="2CF2E623" w14:textId="77777777" w:rsidR="006D719C" w:rsidRPr="00C22F22" w:rsidRDefault="006D719C" w:rsidP="006D719C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>Fire Extinguishing/hydrant system</w:t>
            </w:r>
          </w:p>
          <w:p w14:paraId="7D73A580" w14:textId="77777777" w:rsidR="006D719C" w:rsidRPr="00C22F22" w:rsidRDefault="006D719C" w:rsidP="006D719C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Safety Improvements</w:t>
            </w:r>
          </w:p>
          <w:p w14:paraId="58A12911" w14:textId="77777777" w:rsidR="006D719C" w:rsidRPr="00C22F22" w:rsidRDefault="006D719C" w:rsidP="006D719C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>Toolbox Talk</w:t>
            </w:r>
          </w:p>
          <w:p w14:paraId="3B6A8527" w14:textId="00464EEF" w:rsidR="00F71310" w:rsidRPr="000F6FFF" w:rsidRDefault="006D719C" w:rsidP="00F71310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 xml:space="preserve">Safety Training </w:t>
            </w:r>
          </w:p>
          <w:p w14:paraId="646C0988" w14:textId="77777777" w:rsidR="006D719C" w:rsidRPr="00C22F22" w:rsidRDefault="006D719C" w:rsidP="006D719C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>Operational Controls Implementation</w:t>
            </w:r>
          </w:p>
          <w:p w14:paraId="1FB6A377" w14:textId="77777777" w:rsidR="006D719C" w:rsidRPr="00C22F22" w:rsidRDefault="006D719C" w:rsidP="006D719C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>Incident Investigations and incident reporting to Safety Managers</w:t>
            </w:r>
          </w:p>
          <w:p w14:paraId="72A107BD" w14:textId="2C30E6CA" w:rsidR="00F50A07" w:rsidRPr="00C22F22" w:rsidRDefault="006D719C" w:rsidP="00F50A07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>5S Housekeepin</w:t>
            </w:r>
            <w:r w:rsidR="00F50A07" w:rsidRPr="00C22F22"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  <w:p w14:paraId="1093F83E" w14:textId="58E88477" w:rsidR="00C22F22" w:rsidRDefault="006D719C" w:rsidP="00C22F22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22F22">
              <w:rPr>
                <w:rFonts w:ascii="Times New Roman" w:hAnsi="Times New Roman" w:cs="Times New Roman"/>
                <w:sz w:val="22"/>
                <w:szCs w:val="22"/>
              </w:rPr>
              <w:t>Work Permit syste</w:t>
            </w:r>
            <w:r w:rsidR="00C22F22">
              <w:rPr>
                <w:rFonts w:ascii="Times New Roman" w:hAnsi="Times New Roman" w:cs="Times New Roman"/>
                <w:sz w:val="22"/>
                <w:szCs w:val="22"/>
              </w:rPr>
              <w:t>m</w:t>
            </w:r>
          </w:p>
          <w:p w14:paraId="7CF4B1DB" w14:textId="3FE7F0E6" w:rsidR="000F6FFF" w:rsidRPr="00C22F22" w:rsidRDefault="000F6FFF" w:rsidP="00C22F22">
            <w:pPr>
              <w:pStyle w:val="ContactInfo"/>
              <w:numPr>
                <w:ilvl w:val="0"/>
                <w:numId w:val="3"/>
              </w:numPr>
              <w:spacing w:before="0" w:after="120" w:line="259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ETP, STP, OHC</w:t>
            </w:r>
          </w:p>
          <w:p w14:paraId="198635D2" w14:textId="185CDBC9" w:rsidR="006D719C" w:rsidRPr="00C22F22" w:rsidRDefault="006D719C" w:rsidP="006D719C">
            <w:pPr>
              <w:pStyle w:val="ContactInfo"/>
              <w:spacing w:before="0" w:after="120" w:line="259" w:lineRule="auto"/>
              <w:ind w:left="36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7065AD99" w14:textId="77777777" w:rsidR="006D719C" w:rsidRPr="00DD1ECE" w:rsidRDefault="006D719C" w:rsidP="002C647F">
      <w:pPr>
        <w:pBdr>
          <w:top w:val="single" w:sz="4" w:space="1" w:color="577188" w:themeColor="accent1" w:themeShade="BF"/>
        </w:pBdr>
        <w:rPr>
          <w:rFonts w:ascii="Times New Roman" w:hAnsi="Times New Roman" w:cs="Times New Roman"/>
          <w:color w:val="577188" w:themeColor="accent1" w:themeShade="BF"/>
          <w:sz w:val="24"/>
          <w:szCs w:val="24"/>
        </w:rPr>
      </w:pPr>
      <w:r w:rsidRPr="00DD1ECE">
        <w:rPr>
          <w:rFonts w:ascii="Times New Roman" w:hAnsi="Times New Roman" w:cs="Times New Roman"/>
          <w:color w:val="577188" w:themeColor="accent1" w:themeShade="BF"/>
          <w:sz w:val="24"/>
          <w:szCs w:val="24"/>
        </w:rPr>
        <w:lastRenderedPageBreak/>
        <w:t>CORE COMPETENCIES</w:t>
      </w:r>
    </w:p>
    <w:p w14:paraId="07C1AE10" w14:textId="3AB39AA8" w:rsidR="006D719C" w:rsidRPr="002C647F" w:rsidRDefault="006D719C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2C647F">
        <w:rPr>
          <w:rFonts w:cs="Times New Roman"/>
        </w:rPr>
        <w:t>Hands on experience in presentations, MS Office skills and fulfilling the management requirements.</w:t>
      </w:r>
    </w:p>
    <w:p w14:paraId="2C3F4972" w14:textId="6738A90C" w:rsidR="006D719C" w:rsidRPr="002C647F" w:rsidRDefault="006D719C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2C647F">
        <w:rPr>
          <w:rFonts w:cs="Times New Roman"/>
        </w:rPr>
        <w:t xml:space="preserve">Conduct training related to Safety Induction to newly joined employees or contract employees. </w:t>
      </w:r>
    </w:p>
    <w:p w14:paraId="12F165A5" w14:textId="64D2C9D5" w:rsidR="006D719C" w:rsidRPr="002C647F" w:rsidRDefault="006D719C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2C647F">
        <w:rPr>
          <w:rFonts w:cs="Times New Roman"/>
        </w:rPr>
        <w:t>First aid and Firefighting at plant level.</w:t>
      </w:r>
    </w:p>
    <w:p w14:paraId="51D52C81" w14:textId="5BF73421" w:rsidR="006D719C" w:rsidRPr="002C647F" w:rsidRDefault="006D719C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2C647F">
        <w:rPr>
          <w:rFonts w:cs="Times New Roman"/>
        </w:rPr>
        <w:t xml:space="preserve">Reporting any work-related injury, illness, incident or hazard through internal reporting processes to HSE </w:t>
      </w:r>
      <w:r w:rsidR="00C22F22">
        <w:rPr>
          <w:rFonts w:cs="Times New Roman"/>
        </w:rPr>
        <w:t xml:space="preserve">function </w:t>
      </w:r>
      <w:r w:rsidRPr="002C647F">
        <w:rPr>
          <w:rFonts w:cs="Times New Roman"/>
        </w:rPr>
        <w:t>and similar hierarchy.</w:t>
      </w:r>
    </w:p>
    <w:p w14:paraId="7A19283A" w14:textId="11E01CA2" w:rsidR="006D719C" w:rsidRPr="002C647F" w:rsidRDefault="006D719C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2C647F">
        <w:rPr>
          <w:rFonts w:cs="Times New Roman"/>
        </w:rPr>
        <w:t>Lead the incident investigations by following various analysis tools and derive quality investigation output resulting in effective corrective actions.</w:t>
      </w:r>
    </w:p>
    <w:p w14:paraId="32293155" w14:textId="5D76D1EC" w:rsidR="006D719C" w:rsidRPr="002C647F" w:rsidRDefault="006D719C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2C647F">
        <w:rPr>
          <w:rFonts w:cs="Times New Roman"/>
        </w:rPr>
        <w:t>Evaluate the hazard within working environment by applying hazard identification and risk assessment techniques to analyze and prioritize risk, enabling a selection of control measures that reduce risk as low as reasonably practicable.</w:t>
      </w:r>
    </w:p>
    <w:p w14:paraId="360C6ADD" w14:textId="20BBA998" w:rsidR="00E22BE7" w:rsidRPr="002C647F" w:rsidRDefault="006D719C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2C647F">
        <w:rPr>
          <w:rFonts w:cs="Times New Roman"/>
        </w:rPr>
        <w:t>Responsible for handling the department requirements as per HSE Management system.</w:t>
      </w:r>
    </w:p>
    <w:p w14:paraId="62175E6D" w14:textId="77777777" w:rsidR="006D719C" w:rsidRPr="002C647F" w:rsidRDefault="006D719C" w:rsidP="006D719C">
      <w:pPr>
        <w:pStyle w:val="ListParagraph"/>
        <w:numPr>
          <w:ilvl w:val="0"/>
          <w:numId w:val="6"/>
        </w:numPr>
        <w:spacing w:after="280" w:line="259" w:lineRule="auto"/>
        <w:contextualSpacing/>
        <w:jc w:val="both"/>
        <w:rPr>
          <w:rFonts w:cs="Times New Roman"/>
        </w:rPr>
      </w:pPr>
      <w:r w:rsidRPr="002C647F">
        <w:rPr>
          <w:rFonts w:cs="Times New Roman"/>
        </w:rPr>
        <w:t>Support the implementation and maintenance of hazard identification, incident investigation and risk assessment processes.</w:t>
      </w:r>
    </w:p>
    <w:p w14:paraId="358E76EE" w14:textId="77777777" w:rsidR="006D719C" w:rsidRPr="002C647F" w:rsidRDefault="006D719C" w:rsidP="006D719C">
      <w:pPr>
        <w:pStyle w:val="ListParagraph"/>
        <w:numPr>
          <w:ilvl w:val="0"/>
          <w:numId w:val="6"/>
        </w:numPr>
        <w:spacing w:after="280" w:line="259" w:lineRule="auto"/>
        <w:contextualSpacing/>
        <w:jc w:val="both"/>
        <w:rPr>
          <w:rFonts w:cs="Times New Roman"/>
        </w:rPr>
      </w:pPr>
      <w:r w:rsidRPr="002C647F">
        <w:rPr>
          <w:rFonts w:cs="Times New Roman"/>
        </w:rPr>
        <w:t>Support health, safety, environmental and wellness initiatives.</w:t>
      </w:r>
    </w:p>
    <w:p w14:paraId="3575618D" w14:textId="77777777" w:rsidR="006D719C" w:rsidRPr="002C647F" w:rsidRDefault="006D719C" w:rsidP="006D719C">
      <w:pPr>
        <w:pStyle w:val="ListParagraph"/>
        <w:numPr>
          <w:ilvl w:val="0"/>
          <w:numId w:val="6"/>
        </w:numPr>
        <w:spacing w:after="280" w:line="259" w:lineRule="auto"/>
        <w:contextualSpacing/>
        <w:jc w:val="both"/>
        <w:rPr>
          <w:rFonts w:cs="Times New Roman"/>
        </w:rPr>
      </w:pPr>
      <w:r w:rsidRPr="002C647F">
        <w:rPr>
          <w:rFonts w:cs="Times New Roman"/>
        </w:rPr>
        <w:t xml:space="preserve">Follows all applicable standard work, process documentation and quality procedures. </w:t>
      </w:r>
    </w:p>
    <w:p w14:paraId="732C36EF" w14:textId="0C6BDAF5" w:rsidR="006D719C" w:rsidRPr="002C647F" w:rsidRDefault="006D719C" w:rsidP="006D719C">
      <w:pPr>
        <w:pStyle w:val="ListParagraph"/>
        <w:numPr>
          <w:ilvl w:val="0"/>
          <w:numId w:val="6"/>
        </w:numPr>
        <w:spacing w:after="280" w:line="259" w:lineRule="auto"/>
        <w:contextualSpacing/>
        <w:jc w:val="both"/>
        <w:rPr>
          <w:rFonts w:cs="Times New Roman"/>
        </w:rPr>
      </w:pPr>
      <w:r w:rsidRPr="002C647F">
        <w:rPr>
          <w:rFonts w:cs="Times New Roman"/>
        </w:rPr>
        <w:t>Ensure all employees are working as per process requirements and follow Safety guideline on project site.</w:t>
      </w:r>
    </w:p>
    <w:p w14:paraId="0244716E" w14:textId="6D86CFFF" w:rsidR="006D719C" w:rsidRPr="002C647F" w:rsidRDefault="006D719C" w:rsidP="006D719C">
      <w:pPr>
        <w:pStyle w:val="ListParagraph"/>
        <w:numPr>
          <w:ilvl w:val="0"/>
          <w:numId w:val="6"/>
        </w:numPr>
        <w:spacing w:after="280" w:line="259" w:lineRule="auto"/>
        <w:contextualSpacing/>
        <w:jc w:val="both"/>
        <w:rPr>
          <w:rFonts w:cs="Times New Roman"/>
        </w:rPr>
      </w:pPr>
      <w:r w:rsidRPr="002C647F">
        <w:rPr>
          <w:rFonts w:cs="Times New Roman"/>
        </w:rPr>
        <w:t>Conduct toolbox talks with employees.</w:t>
      </w:r>
    </w:p>
    <w:p w14:paraId="1A73A897" w14:textId="72239D77" w:rsidR="006D719C" w:rsidRDefault="006D719C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2C647F">
        <w:rPr>
          <w:rFonts w:cs="Times New Roman"/>
        </w:rPr>
        <w:t>Conduct Risk Assessment, Job Safety Analysis as per the project work requirements.</w:t>
      </w:r>
    </w:p>
    <w:p w14:paraId="5B5CE0DE" w14:textId="6DB0F5EB" w:rsidR="00DD1ECE" w:rsidRDefault="00DD1ECE" w:rsidP="006D719C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DD1ECE">
        <w:rPr>
          <w:rFonts w:cs="Times New Roman"/>
        </w:rPr>
        <w:t xml:space="preserve">Facilitate details required for fulfilling the safety needs of the site during various </w:t>
      </w:r>
      <w:r>
        <w:rPr>
          <w:rFonts w:cs="Times New Roman"/>
        </w:rPr>
        <w:t>work requirements.</w:t>
      </w:r>
    </w:p>
    <w:p w14:paraId="34811291" w14:textId="26898121" w:rsidR="00C22F22" w:rsidRDefault="00C22F22" w:rsidP="00C22F22">
      <w:pPr>
        <w:jc w:val="both"/>
        <w:rPr>
          <w:rFonts w:cs="Times New Roman"/>
        </w:rPr>
      </w:pPr>
    </w:p>
    <w:p w14:paraId="636F740E" w14:textId="77777777" w:rsidR="00C22F22" w:rsidRPr="00DD1ECE" w:rsidRDefault="00C22F22" w:rsidP="00C22F22">
      <w:pPr>
        <w:pBdr>
          <w:top w:val="single" w:sz="4" w:space="1" w:color="577188" w:themeColor="accent1" w:themeShade="BF"/>
        </w:pBdr>
        <w:jc w:val="both"/>
        <w:rPr>
          <w:rFonts w:ascii="Times New Roman" w:hAnsi="Times New Roman" w:cs="Times New Roman"/>
          <w:color w:val="577188" w:themeColor="accent1" w:themeShade="BF"/>
          <w:sz w:val="24"/>
          <w:szCs w:val="24"/>
        </w:rPr>
      </w:pPr>
      <w:r w:rsidRPr="00DD1ECE">
        <w:rPr>
          <w:rFonts w:ascii="Times New Roman" w:hAnsi="Times New Roman" w:cs="Times New Roman"/>
          <w:color w:val="577188" w:themeColor="accent1" w:themeShade="BF"/>
          <w:sz w:val="24"/>
          <w:szCs w:val="24"/>
        </w:rPr>
        <w:t xml:space="preserve">ACTIVITIES AND INTERESTS </w:t>
      </w:r>
    </w:p>
    <w:p w14:paraId="45C42516" w14:textId="140B5DF6" w:rsidR="00C22F22" w:rsidRPr="00C22F22" w:rsidRDefault="00C22F22" w:rsidP="00C22F22">
      <w:pPr>
        <w:pStyle w:val="ListParagraph"/>
        <w:numPr>
          <w:ilvl w:val="0"/>
          <w:numId w:val="9"/>
        </w:numPr>
        <w:jc w:val="both"/>
        <w:rPr>
          <w:rFonts w:cs="Times New Roman"/>
        </w:rPr>
      </w:pPr>
      <w:r w:rsidRPr="00C22F22">
        <w:rPr>
          <w:rFonts w:cs="Times New Roman"/>
        </w:rPr>
        <w:t>Trekking</w:t>
      </w:r>
    </w:p>
    <w:p w14:paraId="10CF9B55" w14:textId="0D5BF88F" w:rsidR="00C22F22" w:rsidRPr="00C22F22" w:rsidRDefault="00C22F22" w:rsidP="00C22F22">
      <w:pPr>
        <w:pStyle w:val="ListParagraph"/>
        <w:numPr>
          <w:ilvl w:val="0"/>
          <w:numId w:val="9"/>
        </w:numPr>
        <w:jc w:val="both"/>
        <w:rPr>
          <w:rFonts w:cs="Times New Roman"/>
        </w:rPr>
      </w:pPr>
      <w:r w:rsidRPr="00C22F22">
        <w:rPr>
          <w:rFonts w:cs="Times New Roman"/>
        </w:rPr>
        <w:t>Cricket</w:t>
      </w:r>
    </w:p>
    <w:p w14:paraId="0786B34C" w14:textId="10F72C2D" w:rsidR="00C22F22" w:rsidRPr="00C22F22" w:rsidRDefault="00C22F22" w:rsidP="00C22F22">
      <w:pPr>
        <w:pStyle w:val="ListParagraph"/>
        <w:numPr>
          <w:ilvl w:val="0"/>
          <w:numId w:val="9"/>
        </w:numPr>
        <w:jc w:val="both"/>
        <w:rPr>
          <w:rFonts w:cs="Times New Roman"/>
        </w:rPr>
      </w:pPr>
      <w:r w:rsidRPr="00C22F22">
        <w:rPr>
          <w:rFonts w:cs="Times New Roman"/>
        </w:rPr>
        <w:t>Music Listening</w:t>
      </w:r>
    </w:p>
    <w:p w14:paraId="042BA23D" w14:textId="00E79794" w:rsidR="00C22F22" w:rsidRPr="00C22F22" w:rsidRDefault="00C22F22" w:rsidP="00C22F22">
      <w:pPr>
        <w:pStyle w:val="ListParagraph"/>
        <w:numPr>
          <w:ilvl w:val="0"/>
          <w:numId w:val="9"/>
        </w:numPr>
        <w:jc w:val="both"/>
        <w:rPr>
          <w:rFonts w:cs="Times New Roman"/>
        </w:rPr>
      </w:pPr>
      <w:r w:rsidRPr="00C22F22">
        <w:rPr>
          <w:rFonts w:cs="Times New Roman"/>
        </w:rPr>
        <w:t>Book Reading</w:t>
      </w:r>
    </w:p>
    <w:p w14:paraId="0D2AB140" w14:textId="36E6F3A2" w:rsidR="00C22F22" w:rsidRDefault="00C22F22" w:rsidP="00C22F22">
      <w:pPr>
        <w:jc w:val="both"/>
        <w:rPr>
          <w:rFonts w:cs="Times New Roman"/>
        </w:rPr>
      </w:pPr>
    </w:p>
    <w:p w14:paraId="33DE8E5C" w14:textId="77777777" w:rsidR="00DD1ECE" w:rsidRDefault="00DD1ECE" w:rsidP="00C22F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D74EC6" w14:textId="77777777" w:rsidR="000F6FFF" w:rsidRDefault="000F6FFF" w:rsidP="000F6F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FFC2BA" w14:textId="401182E5" w:rsidR="00DD1ECE" w:rsidRDefault="00DD1ECE" w:rsidP="000F6F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DECLARATION</w:t>
      </w:r>
    </w:p>
    <w:p w14:paraId="14E31C65" w14:textId="7C082EFE" w:rsidR="00C22F22" w:rsidRPr="00C22F22" w:rsidRDefault="00C22F22" w:rsidP="00C22F22">
      <w:pPr>
        <w:jc w:val="both"/>
        <w:rPr>
          <w:rFonts w:ascii="Times New Roman" w:hAnsi="Times New Roman" w:cs="Times New Roman"/>
          <w:sz w:val="24"/>
          <w:szCs w:val="24"/>
        </w:rPr>
      </w:pPr>
      <w:r w:rsidRPr="00C22F22">
        <w:rPr>
          <w:rFonts w:ascii="Times New Roman" w:hAnsi="Times New Roman" w:cs="Times New Roman"/>
          <w:sz w:val="24"/>
          <w:szCs w:val="24"/>
        </w:rPr>
        <w:t xml:space="preserve">I hereby declare that the above-mentioned information is true to best of my knowledge. </w:t>
      </w:r>
    </w:p>
    <w:p w14:paraId="658432EF" w14:textId="66B3A58E" w:rsidR="00C22F22" w:rsidRPr="00C22F22" w:rsidRDefault="00C22F22" w:rsidP="00C22F22">
      <w:pPr>
        <w:jc w:val="both"/>
        <w:rPr>
          <w:rFonts w:ascii="Times New Roman" w:hAnsi="Times New Roman" w:cs="Times New Roman"/>
          <w:sz w:val="24"/>
          <w:szCs w:val="24"/>
        </w:rPr>
      </w:pPr>
      <w:r w:rsidRPr="00C22F22">
        <w:rPr>
          <w:rFonts w:ascii="Times New Roman" w:hAnsi="Times New Roman" w:cs="Times New Roman"/>
          <w:sz w:val="24"/>
          <w:szCs w:val="24"/>
        </w:rPr>
        <w:t>Date: -</w:t>
      </w:r>
    </w:p>
    <w:p w14:paraId="1BA2EE4B" w14:textId="288E1D8B" w:rsidR="00C22F22" w:rsidRPr="00C22F22" w:rsidRDefault="00C22F22" w:rsidP="00C22F22">
      <w:pPr>
        <w:jc w:val="both"/>
        <w:rPr>
          <w:rFonts w:ascii="Times New Roman" w:hAnsi="Times New Roman" w:cs="Times New Roman"/>
          <w:sz w:val="24"/>
          <w:szCs w:val="24"/>
        </w:rPr>
      </w:pPr>
      <w:r w:rsidRPr="00C22F22">
        <w:rPr>
          <w:rFonts w:ascii="Times New Roman" w:hAnsi="Times New Roman" w:cs="Times New Roman"/>
          <w:sz w:val="24"/>
          <w:szCs w:val="24"/>
        </w:rPr>
        <w:t>Place: -</w:t>
      </w:r>
      <w:r w:rsidRPr="00C22F2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Vaibhav Pralhad Deshmukh</w:t>
      </w:r>
    </w:p>
    <w:p w14:paraId="551D70FB" w14:textId="77777777" w:rsidR="00C22F22" w:rsidRPr="00C22F22" w:rsidRDefault="00C22F22" w:rsidP="00C22F22">
      <w:pPr>
        <w:jc w:val="both"/>
        <w:rPr>
          <w:rFonts w:cs="Times New Roman"/>
        </w:rPr>
      </w:pPr>
    </w:p>
    <w:sectPr w:rsidR="00C22F22" w:rsidRPr="00C22F22">
      <w:pgSz w:w="12240" w:h="15840" w:code="1"/>
      <w:pgMar w:top="1080" w:right="1080" w:bottom="1080" w:left="108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0C308" w14:textId="77777777" w:rsidR="0002359B" w:rsidRDefault="0002359B">
      <w:pPr>
        <w:spacing w:after="0" w:line="240" w:lineRule="auto"/>
      </w:pPr>
      <w:r>
        <w:separator/>
      </w:r>
    </w:p>
  </w:endnote>
  <w:endnote w:type="continuationSeparator" w:id="0">
    <w:p w14:paraId="0A40F143" w14:textId="77777777" w:rsidR="0002359B" w:rsidRDefault="0002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MinchoB">
    <w:altName w:val="MS PMincho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BA3E4" w14:textId="77777777" w:rsidR="0002359B" w:rsidRDefault="0002359B">
      <w:pPr>
        <w:spacing w:after="0" w:line="240" w:lineRule="auto"/>
      </w:pPr>
      <w:r>
        <w:separator/>
      </w:r>
    </w:p>
  </w:footnote>
  <w:footnote w:type="continuationSeparator" w:id="0">
    <w:p w14:paraId="3F0E5C15" w14:textId="77777777" w:rsidR="0002359B" w:rsidRDefault="000235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1pt;height:11pt;visibility:visible;mso-wrap-style:square" o:bullet="t">
        <v:imagedata r:id="rId1" o:title=""/>
      </v:shape>
    </w:pict>
  </w:numPicBullet>
  <w:abstractNum w:abstractNumId="0" w15:restartNumberingAfterBreak="0">
    <w:nsid w:val="08F95982"/>
    <w:multiLevelType w:val="multilevel"/>
    <w:tmpl w:val="4432A32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1C4B2CBA"/>
    <w:multiLevelType w:val="hybridMultilevel"/>
    <w:tmpl w:val="A24A8672"/>
    <w:lvl w:ilvl="0" w:tplc="40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E5B5B"/>
    <w:multiLevelType w:val="multilevel"/>
    <w:tmpl w:val="EB2C915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312C2669"/>
    <w:multiLevelType w:val="hybridMultilevel"/>
    <w:tmpl w:val="8F423DD8"/>
    <w:lvl w:ilvl="0" w:tplc="40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B28B6"/>
    <w:multiLevelType w:val="hybridMultilevel"/>
    <w:tmpl w:val="1706A796"/>
    <w:lvl w:ilvl="0" w:tplc="40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83824"/>
    <w:multiLevelType w:val="hybridMultilevel"/>
    <w:tmpl w:val="BE7638C2"/>
    <w:lvl w:ilvl="0" w:tplc="40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7560D"/>
    <w:multiLevelType w:val="hybridMultilevel"/>
    <w:tmpl w:val="130AD1E2"/>
    <w:lvl w:ilvl="0" w:tplc="40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EF3F15"/>
    <w:multiLevelType w:val="hybridMultilevel"/>
    <w:tmpl w:val="8626F86E"/>
    <w:lvl w:ilvl="0" w:tplc="40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E85F87"/>
    <w:multiLevelType w:val="hybridMultilevel"/>
    <w:tmpl w:val="267818E4"/>
    <w:lvl w:ilvl="0" w:tplc="400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A5930A1"/>
    <w:multiLevelType w:val="hybridMultilevel"/>
    <w:tmpl w:val="B9B85544"/>
    <w:lvl w:ilvl="0" w:tplc="40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90020">
    <w:abstractNumId w:val="0"/>
  </w:num>
  <w:num w:numId="2" w16cid:durableId="759450444">
    <w:abstractNumId w:val="2"/>
  </w:num>
  <w:num w:numId="3" w16cid:durableId="787898992">
    <w:abstractNumId w:val="3"/>
  </w:num>
  <w:num w:numId="4" w16cid:durableId="1049916854">
    <w:abstractNumId w:val="8"/>
  </w:num>
  <w:num w:numId="5" w16cid:durableId="1142043496">
    <w:abstractNumId w:val="9"/>
  </w:num>
  <w:num w:numId="6" w16cid:durableId="655038784">
    <w:abstractNumId w:val="7"/>
  </w:num>
  <w:num w:numId="7" w16cid:durableId="1629779392">
    <w:abstractNumId w:val="1"/>
  </w:num>
  <w:num w:numId="8" w16cid:durableId="2102338059">
    <w:abstractNumId w:val="6"/>
  </w:num>
  <w:num w:numId="9" w16cid:durableId="1939633010">
    <w:abstractNumId w:val="4"/>
  </w:num>
  <w:num w:numId="10" w16cid:durableId="1718503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0D9"/>
    <w:rsid w:val="0002359B"/>
    <w:rsid w:val="000356AD"/>
    <w:rsid w:val="000964F6"/>
    <w:rsid w:val="000F6FFF"/>
    <w:rsid w:val="00167067"/>
    <w:rsid w:val="001E3650"/>
    <w:rsid w:val="00275666"/>
    <w:rsid w:val="002C647F"/>
    <w:rsid w:val="00323E65"/>
    <w:rsid w:val="0042556F"/>
    <w:rsid w:val="00491D59"/>
    <w:rsid w:val="004938CD"/>
    <w:rsid w:val="004D7F48"/>
    <w:rsid w:val="006160D9"/>
    <w:rsid w:val="00667F5D"/>
    <w:rsid w:val="0068215D"/>
    <w:rsid w:val="0068534C"/>
    <w:rsid w:val="006D719C"/>
    <w:rsid w:val="007A75A2"/>
    <w:rsid w:val="008232A5"/>
    <w:rsid w:val="00835C8A"/>
    <w:rsid w:val="00912FEC"/>
    <w:rsid w:val="00980727"/>
    <w:rsid w:val="00A517E0"/>
    <w:rsid w:val="00AD3F86"/>
    <w:rsid w:val="00B0089B"/>
    <w:rsid w:val="00B60EDC"/>
    <w:rsid w:val="00BD3A50"/>
    <w:rsid w:val="00C20D9D"/>
    <w:rsid w:val="00C22F22"/>
    <w:rsid w:val="00D94B50"/>
    <w:rsid w:val="00D96BD4"/>
    <w:rsid w:val="00DD1ECE"/>
    <w:rsid w:val="00E22BE7"/>
    <w:rsid w:val="00EB2C34"/>
    <w:rsid w:val="00EC6271"/>
    <w:rsid w:val="00F004C8"/>
    <w:rsid w:val="00F04BFC"/>
    <w:rsid w:val="00F0561B"/>
    <w:rsid w:val="00F123C4"/>
    <w:rsid w:val="00F2739E"/>
    <w:rsid w:val="00F50A07"/>
    <w:rsid w:val="00F71310"/>
    <w:rsid w:val="00F810E5"/>
    <w:rsid w:val="00F84CED"/>
    <w:rsid w:val="00F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C1BAF"/>
  <w15:chartTrackingRefBased/>
  <w15:docId w15:val="{9A6AA5A6-AB94-44FB-8821-E01C5D9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595959" w:themeColor="text1" w:themeTint="A6"/>
        <w:lang w:val="en-US" w:eastAsia="ja-JP" w:bidi="ar-SA"/>
      </w:rPr>
    </w:rPrDefault>
    <w:pPrDefault>
      <w:pPr>
        <w:spacing w:after="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7E0"/>
  </w:style>
  <w:style w:type="paragraph" w:styleId="Heading1">
    <w:name w:val="heading 1"/>
    <w:basedOn w:val="Normal"/>
    <w:link w:val="Heading1Char"/>
    <w:uiPriority w:val="9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577188" w:themeColor="accent1" w:themeShade="BF"/>
      <w:kern w:val="20"/>
      <w:sz w:val="21"/>
    </w:rPr>
  </w:style>
  <w:style w:type="paragraph" w:styleId="Heading2">
    <w:name w:val="heading 2"/>
    <w:basedOn w:val="Normal"/>
    <w:next w:val="ResumeText"/>
    <w:link w:val="Heading2Char"/>
    <w:uiPriority w:val="9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94B5A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57718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7718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1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7E97AD" w:themeColor="accent1"/>
      <w:spacing w:val="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aps/>
      <w:color w:val="577188" w:themeColor="accent1" w:themeShade="BF"/>
      <w:kern w:val="20"/>
      <w:sz w:val="21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:sz w:val="20"/>
      <w:szCs w:val="20"/>
      <w14:ligatures w14:val="standardContextual"/>
    </w:rPr>
  </w:style>
  <w:style w:type="paragraph" w:styleId="Footer">
    <w:name w:val="footer"/>
    <w:basedOn w:val="Normal"/>
    <w:link w:val="FooterChar"/>
    <w:uiPriority w:val="99"/>
    <w:semiHidden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  <w:rPr>
      <w:rFonts w:eastAsiaTheme="minorHAnsi"/>
      <w:kern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356AD"/>
    <w:rPr>
      <w:rFonts w:eastAsiaTheme="minorHAnsi"/>
      <w:kern w:val="20"/>
    </w:rPr>
  </w:style>
  <w:style w:type="paragraph" w:customStyle="1" w:styleId="ResumeText">
    <w:name w:val="Resume Text"/>
    <w:basedOn w:val="Normal"/>
    <w:uiPriority w:val="10"/>
    <w:qFormat/>
    <w:pPr>
      <w:ind w:right="1440"/>
    </w:pPr>
    <w:rPr>
      <w:rFonts w:eastAsiaTheme="minorHAnsi"/>
      <w:kern w:val="20"/>
    </w:rPr>
  </w:style>
  <w:style w:type="table" w:customStyle="1" w:styleId="ResumeTable">
    <w:name w:val="Resume Table"/>
    <w:basedOn w:val="TableNormal"/>
    <w:uiPriority w:val="99"/>
    <w:rPr>
      <w:rFonts w:eastAsiaTheme="minorHAnsi"/>
    </w:rPr>
    <w:tblPr>
      <w:tblBorders>
        <w:insideH w:val="single" w:sz="4" w:space="0" w:color="7E97A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paragraph" w:customStyle="1" w:styleId="ContactInfo">
    <w:name w:val="Contact Info"/>
    <w:basedOn w:val="Normal"/>
    <w:uiPriority w:val="10"/>
    <w:qFormat/>
    <w:pPr>
      <w:spacing w:before="40" w:after="0" w:line="240" w:lineRule="auto"/>
      <w:jc w:val="right"/>
    </w:pPr>
    <w:rPr>
      <w:rFonts w:eastAsiaTheme="minorHAnsi"/>
      <w:kern w:val="20"/>
      <w:sz w:val="18"/>
    </w:rPr>
  </w:style>
  <w:style w:type="paragraph" w:customStyle="1" w:styleId="Name">
    <w:name w:val="Name"/>
    <w:basedOn w:val="Normal"/>
    <w:uiPriority w:val="3"/>
    <w:qFormat/>
    <w:rsid w:val="00F810E5"/>
    <w:pPr>
      <w:spacing w:before="80" w:line="240" w:lineRule="auto"/>
      <w:ind w:left="142" w:right="142"/>
    </w:pPr>
    <w:rPr>
      <w:rFonts w:asciiTheme="majorHAnsi" w:eastAsiaTheme="majorEastAsia" w:hAnsiTheme="majorHAnsi" w:cstheme="majorBidi"/>
      <w:caps/>
      <w:color w:val="FFFFFF" w:themeColor="background1"/>
      <w:kern w:val="20"/>
      <w:sz w:val="32"/>
    </w:rPr>
  </w:style>
  <w:style w:type="paragraph" w:customStyle="1" w:styleId="Email">
    <w:name w:val="Email"/>
    <w:basedOn w:val="Normal"/>
    <w:uiPriority w:val="1"/>
    <w:qFormat/>
    <w:rsid w:val="00F810E5"/>
    <w:pPr>
      <w:spacing w:before="40" w:after="240" w:line="240" w:lineRule="auto"/>
      <w:jc w:val="right"/>
    </w:pPr>
    <w:rPr>
      <w:rFonts w:eastAsiaTheme="minorHAnsi"/>
      <w:color w:val="577188" w:themeColor="accent1" w:themeShade="BF"/>
      <w:kern w:val="2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394B5A" w:themeColor="accent1" w:themeShade="7F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577188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577188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394B5A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1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18"/>
      <w:szCs w:val="21"/>
    </w:rPr>
  </w:style>
  <w:style w:type="paragraph" w:styleId="Header">
    <w:name w:val="header"/>
    <w:basedOn w:val="Normal"/>
    <w:link w:val="HeaderChar"/>
    <w:uiPriority w:val="99"/>
    <w:semiHidden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56AD"/>
  </w:style>
  <w:style w:type="paragraph" w:styleId="ListParagraph">
    <w:name w:val="List Paragraph"/>
    <w:basedOn w:val="Normal"/>
    <w:uiPriority w:val="34"/>
    <w:qFormat/>
    <w:rsid w:val="00BD3A50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rsid w:val="000356AD"/>
    <w:rPr>
      <w:color w:val="808080"/>
    </w:rPr>
  </w:style>
  <w:style w:type="character" w:styleId="Strong">
    <w:name w:val="Strong"/>
    <w:basedOn w:val="DefaultParagraphFont"/>
    <w:uiPriority w:val="22"/>
    <w:qFormat/>
    <w:rsid w:val="00A517E0"/>
    <w:rPr>
      <w:b/>
      <w:bCs/>
    </w:rPr>
  </w:style>
  <w:style w:type="paragraph" w:styleId="Title">
    <w:name w:val="Title"/>
    <w:basedOn w:val="Normal"/>
    <w:link w:val="TitleChar"/>
    <w:uiPriority w:val="1"/>
    <w:qFormat/>
    <w:rsid w:val="006D719C"/>
    <w:pPr>
      <w:spacing w:before="60" w:after="0" w:line="240" w:lineRule="auto"/>
      <w:contextualSpacing/>
      <w:jc w:val="both"/>
    </w:pPr>
    <w:rPr>
      <w:rFonts w:asciiTheme="majorHAnsi" w:eastAsiaTheme="majorEastAsia" w:hAnsiTheme="majorHAnsi" w:cstheme="majorBidi"/>
      <w:caps/>
      <w:color w:val="3A4B5B" w:themeColor="accent1" w:themeShade="8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6D719C"/>
    <w:rPr>
      <w:rFonts w:asciiTheme="majorHAnsi" w:eastAsiaTheme="majorEastAsia" w:hAnsiTheme="majorHAnsi" w:cstheme="majorBidi"/>
      <w:caps/>
      <w:color w:val="3A4B5B" w:themeColor="accent1" w:themeShade="80"/>
      <w:kern w:val="28"/>
      <w:sz w:val="32"/>
      <w:szCs w:val="56"/>
    </w:rPr>
  </w:style>
  <w:style w:type="character" w:styleId="Hyperlink">
    <w:name w:val="Hyperlink"/>
    <w:basedOn w:val="DefaultParagraphFont"/>
    <w:uiPriority w:val="99"/>
    <w:unhideWhenUsed/>
    <w:rsid w:val="006D719C"/>
    <w:rPr>
      <w:color w:val="646464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C22F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22F22"/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1D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Deshmukh\AppData\Roaming\Microsoft\Templates\Manager%20in%20regulatory%20affairs%20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506BED5139416897CB46399FF71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6E091-CF0C-4A3E-A3CB-D659FC5E5AFF}"/>
      </w:docPartPr>
      <w:docPartBody>
        <w:p w:rsidR="00DE29BA" w:rsidRDefault="00A03EC0">
          <w:pPr>
            <w:pStyle w:val="30506BED5139416897CB46399FF71C21"/>
          </w:pPr>
          <w:r>
            <w:t>profile</w:t>
          </w:r>
        </w:p>
      </w:docPartBody>
    </w:docPart>
    <w:docPart>
      <w:docPartPr>
        <w:name w:val="8736C8A58C30468CBFE61953FC0B1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06508-01D5-4477-AAD2-6AE0DBC47BD0}"/>
      </w:docPartPr>
      <w:docPartBody>
        <w:p w:rsidR="00DE29BA" w:rsidRDefault="00A03EC0">
          <w:pPr>
            <w:pStyle w:val="8736C8A58C30468CBFE61953FC0B1DA5"/>
          </w:pPr>
          <w:r>
            <w:t>Experience</w:t>
          </w:r>
        </w:p>
      </w:docPartBody>
    </w:docPart>
    <w:docPart>
      <w:docPartPr>
        <w:name w:val="E5251E98D6BA489A9166E084E5DD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2E246-C40A-4FA4-A4FF-5195EE1391E2}"/>
      </w:docPartPr>
      <w:docPartBody>
        <w:p w:rsidR="00DE29BA" w:rsidRDefault="00A03EC0">
          <w:pPr>
            <w:pStyle w:val="E5251E98D6BA489A9166E084E5DDBC95"/>
          </w:pPr>
          <w:r>
            <w:t>Education</w:t>
          </w:r>
        </w:p>
      </w:docPartBody>
    </w:docPart>
    <w:docPart>
      <w:docPartPr>
        <w:name w:val="B80F2A0F6E53453E9F2195EA0FE51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E589B-6D31-4A69-8B1D-780BBD15A89C}"/>
      </w:docPartPr>
      <w:docPartBody>
        <w:p w:rsidR="00DE29BA" w:rsidRDefault="00A03EC0">
          <w:pPr>
            <w:pStyle w:val="B80F2A0F6E53453E9F2195EA0FE518F4"/>
          </w:pPr>
          <w:r>
            <w:t>Skills &amp; interests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MinchoB">
    <w:altName w:val="MS PMincho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F6F"/>
    <w:rsid w:val="000964F6"/>
    <w:rsid w:val="00167067"/>
    <w:rsid w:val="001E406F"/>
    <w:rsid w:val="00907BF4"/>
    <w:rsid w:val="00A03EC0"/>
    <w:rsid w:val="00D73F6F"/>
    <w:rsid w:val="00DE29BA"/>
    <w:rsid w:val="00F16068"/>
    <w:rsid w:val="00F84CED"/>
    <w:rsid w:val="00FC2CB1"/>
    <w:rsid w:val="00F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506BED5139416897CB46399FF71C21">
    <w:name w:val="30506BED5139416897CB46399FF71C21"/>
  </w:style>
  <w:style w:type="paragraph" w:customStyle="1" w:styleId="8736C8A58C30468CBFE61953FC0B1DA5">
    <w:name w:val="8736C8A58C30468CBFE61953FC0B1DA5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E5251E98D6BA489A9166E084E5DDBC95">
    <w:name w:val="E5251E98D6BA489A9166E084E5DDBC95"/>
  </w:style>
  <w:style w:type="paragraph" w:customStyle="1" w:styleId="B80F2A0F6E53453E9F2195EA0FE518F4">
    <w:name w:val="B80F2A0F6E53453E9F2195EA0FE518F4"/>
  </w:style>
  <w:style w:type="character" w:styleId="PlaceholderText">
    <w:name w:val="Placeholder Text"/>
    <w:basedOn w:val="DefaultParagraphFont"/>
    <w:uiPriority w:val="99"/>
    <w:semiHidden/>
    <w:rsid w:val="00DE29B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Resume Timeless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1" ma:contentTypeDescription="Create a new document." ma:contentTypeScope="" ma:versionID="64dfb1555687e0874b4304b796b5b0c7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e6e4c555b5e194d05b7203de9c4567b3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  <xsd:element ref="ns1:_ip_UnifiedCompliancePolicyProperties" minOccurs="0"/>
                <xsd:element ref="ns1:_ip_UnifiedCompliancePolicyUIAction" minOccurs="0"/>
                <xsd:element ref="ns2:Image" minOccurs="0"/>
                <xsd:element ref="ns4:TaxCatchAll" minOccurs="0"/>
                <xsd:element ref="ns2:ImageTagsTaxHTFie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22" nillable="true" ma:displayName="Image" ma:format="Image" ma:internalName="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CC3F4-A607-443C-AB67-13D83A209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6D947-6FE6-44F4-9574-766722D454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FE8774DA-97AA-4C18-95A5-C3CA39208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A346DB-937F-4B7F-9C99-6CC99260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Manager in regulatory affairs resume</Template>
  <TotalTime>8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Kondamangle</dc:creator>
  <cp:keywords/>
  <dc:description/>
  <cp:lastModifiedBy>Anand Kondamangle</cp:lastModifiedBy>
  <cp:revision>2</cp:revision>
  <dcterms:created xsi:type="dcterms:W3CDTF">2025-10-04T07:35:00Z</dcterms:created>
  <dcterms:modified xsi:type="dcterms:W3CDTF">2025-10-04T07:35:00Z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